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99D4C" w14:textId="5BC96069" w:rsidR="00BA00AB" w:rsidRDefault="000853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LEEK</w:t>
      </w:r>
      <w:r>
        <w:rPr>
          <w:rFonts w:ascii="Times New Roman" w:hAnsi="Times New Roman" w:cs="Times New Roman"/>
          <w:sz w:val="24"/>
          <w:szCs w:val="24"/>
        </w:rPr>
        <w:t xml:space="preserve">      (fl.1403)</w:t>
      </w:r>
    </w:p>
    <w:p w14:paraId="57847FDF" w14:textId="112A8527" w:rsidR="000853DD" w:rsidRDefault="000853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42D54D" w14:textId="49FDC449" w:rsidR="000853DD" w:rsidRDefault="000853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601224" w14:textId="015E2E77" w:rsidR="000853DD" w:rsidRDefault="000853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Nov.1403</w:t>
      </w:r>
      <w:r>
        <w:rPr>
          <w:rFonts w:ascii="Times New Roman" w:hAnsi="Times New Roman" w:cs="Times New Roman"/>
          <w:sz w:val="24"/>
          <w:szCs w:val="24"/>
        </w:rPr>
        <w:tab/>
        <w:t>He was appointed Escheator of Nottinghamshire and Derbyshire.</w:t>
      </w:r>
    </w:p>
    <w:p w14:paraId="152932CC" w14:textId="66119134" w:rsidR="000853DD" w:rsidRDefault="000853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p.234)</w:t>
      </w:r>
    </w:p>
    <w:p w14:paraId="4AFC704D" w14:textId="516D0FD7" w:rsidR="000853DD" w:rsidRDefault="000853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058B16" w14:textId="4FB5BEFB" w:rsidR="000853DD" w:rsidRDefault="000853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6C83EB" w14:textId="0A935CBC" w:rsidR="000853DD" w:rsidRPr="000853DD" w:rsidRDefault="000853D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October 2021</w:t>
      </w:r>
      <w:r w:rsidR="00D81DB6">
        <w:rPr>
          <w:rFonts w:ascii="Times New Roman" w:hAnsi="Times New Roman" w:cs="Times New Roman"/>
          <w:sz w:val="24"/>
          <w:szCs w:val="24"/>
        </w:rPr>
        <w:t>44</w:t>
      </w:r>
    </w:p>
    <w:sectPr w:rsidR="000853DD" w:rsidRPr="000853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CD18E" w14:textId="77777777" w:rsidR="000853DD" w:rsidRDefault="000853DD" w:rsidP="009139A6">
      <w:r>
        <w:separator/>
      </w:r>
    </w:p>
  </w:endnote>
  <w:endnote w:type="continuationSeparator" w:id="0">
    <w:p w14:paraId="73A333C9" w14:textId="77777777" w:rsidR="000853DD" w:rsidRDefault="000853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19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FBDD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BF1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4342B" w14:textId="77777777" w:rsidR="000853DD" w:rsidRDefault="000853DD" w:rsidP="009139A6">
      <w:r>
        <w:separator/>
      </w:r>
    </w:p>
  </w:footnote>
  <w:footnote w:type="continuationSeparator" w:id="0">
    <w:p w14:paraId="4E12D6D8" w14:textId="77777777" w:rsidR="000853DD" w:rsidRDefault="000853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C14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A83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D6E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DD"/>
    <w:rsid w:val="000666E0"/>
    <w:rsid w:val="000853DD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81DB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AEF71"/>
  <w15:chartTrackingRefBased/>
  <w15:docId w15:val="{7F2DB45B-DBEC-4A4D-B0C9-ED81C58A1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2021-10-26T20:23:00Z</dcterms:created>
  <dcterms:modified xsi:type="dcterms:W3CDTF">2021-10-26T20:26:00Z</dcterms:modified>
</cp:coreProperties>
</file>